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7AF0C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OLY</w:t>
      </w:r>
      <w:r>
        <w:rPr>
          <w:rFonts w:ascii="Times New Roman" w:hAnsi="Times New Roman" w:cs="Times New Roman"/>
        </w:rPr>
        <w:t xml:space="preserve">      (fl.1483)</w:t>
      </w:r>
    </w:p>
    <w:p w14:paraId="4EB335AD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Morley </w:t>
      </w:r>
      <w:proofErr w:type="spellStart"/>
      <w:r>
        <w:rPr>
          <w:rFonts w:ascii="Times New Roman" w:hAnsi="Times New Roman" w:cs="Times New Roman"/>
        </w:rPr>
        <w:t>St.Botolph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4C1F1147" w14:textId="77777777" w:rsidR="00C27CC6" w:rsidRDefault="00C27CC6" w:rsidP="00C27CC6">
      <w:pPr>
        <w:rPr>
          <w:rFonts w:ascii="Times New Roman" w:hAnsi="Times New Roman" w:cs="Times New Roman"/>
        </w:rPr>
      </w:pPr>
    </w:p>
    <w:p w14:paraId="5EE6AC0E" w14:textId="77777777" w:rsidR="00C27CC6" w:rsidRDefault="00C27CC6" w:rsidP="00C27CC6">
      <w:pPr>
        <w:rPr>
          <w:rFonts w:ascii="Times New Roman" w:hAnsi="Times New Roman" w:cs="Times New Roman"/>
        </w:rPr>
      </w:pPr>
    </w:p>
    <w:p w14:paraId="52637811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Cook(q.v.) brought a plaint of warranty of the sale of a horse</w:t>
      </w:r>
    </w:p>
    <w:p w14:paraId="4D01FBFE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602D149D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C7CC6F8" w14:textId="77777777" w:rsidR="00C27CC6" w:rsidRDefault="00C27CC6" w:rsidP="00C27CC6">
      <w:pPr>
        <w:rPr>
          <w:rFonts w:ascii="Times New Roman" w:hAnsi="Times New Roman" w:cs="Times New Roman"/>
        </w:rPr>
      </w:pPr>
    </w:p>
    <w:p w14:paraId="19E9DC35" w14:textId="77777777" w:rsidR="00C27CC6" w:rsidRDefault="00C27CC6" w:rsidP="00C27CC6">
      <w:pPr>
        <w:rPr>
          <w:rFonts w:ascii="Times New Roman" w:hAnsi="Times New Roman" w:cs="Times New Roman"/>
        </w:rPr>
      </w:pPr>
    </w:p>
    <w:p w14:paraId="3BB19500" w14:textId="77777777" w:rsidR="00C27CC6" w:rsidRDefault="00C27CC6" w:rsidP="00C27C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September 2019</w:t>
      </w:r>
    </w:p>
    <w:p w14:paraId="029A97A6" w14:textId="77777777" w:rsidR="006B2F86" w:rsidRPr="00E71FC3" w:rsidRDefault="00C27C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DF44C" w14:textId="77777777" w:rsidR="00C27CC6" w:rsidRDefault="00C27CC6" w:rsidP="00E71FC3">
      <w:r>
        <w:separator/>
      </w:r>
    </w:p>
  </w:endnote>
  <w:endnote w:type="continuationSeparator" w:id="0">
    <w:p w14:paraId="2BE19161" w14:textId="77777777" w:rsidR="00C27CC6" w:rsidRDefault="00C27C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72D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87B5D" w14:textId="77777777" w:rsidR="00C27CC6" w:rsidRDefault="00C27CC6" w:rsidP="00E71FC3">
      <w:r>
        <w:separator/>
      </w:r>
    </w:p>
  </w:footnote>
  <w:footnote w:type="continuationSeparator" w:id="0">
    <w:p w14:paraId="34DAC49E" w14:textId="77777777" w:rsidR="00C27CC6" w:rsidRDefault="00C27C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CC6"/>
    <w:rsid w:val="001A7C09"/>
    <w:rsid w:val="00577BD5"/>
    <w:rsid w:val="00656CBA"/>
    <w:rsid w:val="006A1F77"/>
    <w:rsid w:val="00733BE7"/>
    <w:rsid w:val="00AB52E8"/>
    <w:rsid w:val="00B16D3F"/>
    <w:rsid w:val="00BB41AC"/>
    <w:rsid w:val="00C27C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BD6FC"/>
  <w15:chartTrackingRefBased/>
  <w15:docId w15:val="{D8F0B5F6-65E5-420D-8E31-351AF471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7C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2019-09-27T20:37:00Z</dcterms:created>
  <dcterms:modified xsi:type="dcterms:W3CDTF">2019-09-27T20:37:00Z</dcterms:modified>
</cp:coreProperties>
</file>